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6638AD74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4304D9" w:rsidRPr="00447AC8">
        <w:t>Rahmenvertrag für externe Dienstleistung zur Unterstützung des ITZBund im Wirkbetrieb des PNR Fachverfahrens</w:t>
      </w:r>
    </w:p>
    <w:p w14:paraId="162B6A69" w14:textId="415C68E7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Pr="008407C1">
        <w:t>Z42-</w:t>
      </w:r>
      <w:r w:rsidR="004304D9">
        <w:t>2025-0123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bookmarkStart w:id="4" w:name="_GoBack"/>
          <w:r w:rsidRPr="008407C1">
            <w:rPr>
              <w:noProof/>
            </w:rPr>
            <w:t>__________________________________________</w:t>
          </w:r>
          <w:bookmarkEnd w:id="4"/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8F56E6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8F56E6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8F56E6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8F56E6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8F56E6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8F56E6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NUTS Code (NUTS = </w:t>
      </w:r>
      <w:proofErr w:type="spellStart"/>
      <w:r>
        <w:t>Nomenclature</w:t>
      </w:r>
      <w:proofErr w:type="spellEnd"/>
      <w:r>
        <w:t xml:space="preserve"> des </w:t>
      </w:r>
      <w:proofErr w:type="spellStart"/>
      <w:r>
        <w:t>unités</w:t>
      </w:r>
      <w:proofErr w:type="spellEnd"/>
      <w:r>
        <w:t xml:space="preserve"> territoriales </w:t>
      </w:r>
      <w:proofErr w:type="spellStart"/>
      <w:r>
        <w:t>statistiques</w:t>
      </w:r>
      <w:proofErr w:type="spellEnd"/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8F56E6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sectPr w:rsidR="00230F8D" w:rsidSect="002C5B09">
      <w:headerReference w:type="default" r:id="rId13"/>
      <w:footerReference w:type="default" r:id="rId14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F879" w14:textId="701237A9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 xml:space="preserve">Version </w:t>
    </w:r>
    <w:r w:rsidR="000E09A1">
      <w:rPr>
        <w:color w:val="007A89" w:themeColor="text2"/>
      </w:rPr>
      <w:t>2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ONBy+m3YpKwZVATxuAFzl+dUm5HVFy7m1WXuBOUIh3FVkwOHIuDJhNQn3PinWvhIxEvmNkrAyxfjZGf9TJ7hYw==" w:saltValue="ZQPQkKkJ1h9TGzleKMSdw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09A1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4304D9"/>
    <w:rsid w:val="004546DC"/>
    <w:rsid w:val="00462C8A"/>
    <w:rsid w:val="004A4696"/>
    <w:rsid w:val="004B3DBE"/>
    <w:rsid w:val="004C4073"/>
    <w:rsid w:val="004D111F"/>
    <w:rsid w:val="004E6E0A"/>
    <w:rsid w:val="00501E4F"/>
    <w:rsid w:val="005100BE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2A08"/>
    <w:rsid w:val="00833CF0"/>
    <w:rsid w:val="008407C1"/>
    <w:rsid w:val="008542D6"/>
    <w:rsid w:val="008C1E49"/>
    <w:rsid w:val="008F56E6"/>
    <w:rsid w:val="00927232"/>
    <w:rsid w:val="00932F7D"/>
    <w:rsid w:val="00945DED"/>
    <w:rsid w:val="00945F23"/>
    <w:rsid w:val="009540FF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B06138"/>
    <w:rsid w:val="00B1751F"/>
    <w:rsid w:val="00B336E5"/>
    <w:rsid w:val="00B562EB"/>
    <w:rsid w:val="00B80229"/>
    <w:rsid w:val="00B97B0B"/>
    <w:rsid w:val="00BD1950"/>
    <w:rsid w:val="00C177BA"/>
    <w:rsid w:val="00C56FDF"/>
    <w:rsid w:val="00C67675"/>
    <w:rsid w:val="00C849BB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562C5F"/>
    <w:rsid w:val="006A1A0B"/>
    <w:rsid w:val="00736D5A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068C90-3660-41E5-9226-4FFDA639982E}">
  <ds:schemaRefs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5.xml><?xml version="1.0" encoding="utf-8"?>
<ds:datastoreItem xmlns:ds="http://schemas.openxmlformats.org/officeDocument/2006/customXml" ds:itemID="{78860119-8FEC-4CBE-B305-34603E5DF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3</Pages>
  <Words>376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Müller, Marvin (ITZBund B, extern)</cp:lastModifiedBy>
  <cp:revision>2</cp:revision>
  <cp:lastPrinted>2026-03-04T09:07:00Z</cp:lastPrinted>
  <dcterms:created xsi:type="dcterms:W3CDTF">2026-03-04T09:11:00Z</dcterms:created>
  <dcterms:modified xsi:type="dcterms:W3CDTF">2026-03-04T09:11:00Z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